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4D" w:rsidRDefault="0014294D"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ipb.su/uploads/ipbsu/podarizhizn/post-11-1329305012.jpg" style="width:526.5pt;height:10in;visibility:visible" fillcolor="window">
            <v:imagedata r:id="rId4" o:title=""/>
          </v:shape>
        </w:pict>
      </w:r>
    </w:p>
    <w:sectPr w:rsidR="0014294D" w:rsidSect="00142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94D"/>
    <w:rsid w:val="0014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BClass</dc:creator>
  <cp:keywords/>
  <dc:description/>
  <cp:lastModifiedBy>User</cp:lastModifiedBy>
  <cp:revision>2</cp:revision>
  <cp:lastPrinted>2014-05-13T13:50:00Z</cp:lastPrinted>
  <dcterms:created xsi:type="dcterms:W3CDTF">2014-05-13T13:49:00Z</dcterms:created>
  <dcterms:modified xsi:type="dcterms:W3CDTF">2014-12-03T18:32:00Z</dcterms:modified>
</cp:coreProperties>
</file>